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695c210" w14:textId="695c210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Amruševa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r w:rsidRPr="004E4286" w:rsidR="0098486A">
        <w:t>46</w:t>
      </w:r>
      <w:r w:rsidRPr="004E4286" w:rsidR="00884DB1">
        <w:t>. St-</w:t>
      </w:r>
      <w:r w:rsidR="006F2898">
        <w:t>610/2018</w:t>
      </w:r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6F2898">
        <w:t>29. siječnja 2021</w:t>
      </w:r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6F2898">
        <w:t>M.I.M. d.o.o. OIB: 98968162998, Vincenta iz Kastva 16, Zagreb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="006F2898">
        <w:t>13,00</w:t>
      </w:r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6F2898">
        <w:t>nitko, dostava poziva uredno iskazana</w:t>
      </w:r>
    </w:p>
    <w:p w:rsidRPr="00FC5EEA" w:rsidR="008A48CE" w:rsidP="008A48CE" w:rsidRDefault="008A48CE">
      <w:r w:rsidRPr="00FC5EEA">
        <w:t>Zastupnik po zakonu dužnika:</w:t>
      </w:r>
      <w:r w:rsidR="006F2898">
        <w:t xml:space="preserve"> nitko dostava poziva uredno iskazana 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r w:rsidR="006F2898">
        <w:t>16. ožujka 2020</w:t>
      </w:r>
      <w:r w:rsidRPr="00FC5EEA">
        <w:t>., kojim mu je naređeno dostaviti sudu pisano  izviješće o financij</w:t>
      </w:r>
      <w:r w:rsidR="00782D67">
        <w:t>sko gospodarskom stanju dužnika.</w:t>
      </w:r>
    </w:p>
    <w:p w:rsidRPr="004E4286" w:rsidR="00501738" w:rsidP="00D706E2" w:rsidRDefault="00501738">
      <w:pPr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D706E2" w:rsidR="00782D67" w:rsidP="00D706E2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Pr="00F16E78" w:rsidR="008F7E83" w:rsidP="00856A46" w:rsidRDefault="008F7E83"/>
    <w:p w:rsidRPr="00F16E78" w:rsidR="0099269C" w:rsidP="0099269C" w:rsidRDefault="0099269C">
      <w:pPr>
        <w:ind w:firstLine="708"/>
        <w:jc w:val="both"/>
      </w:pPr>
      <w:r w:rsidRPr="00F16E78">
        <w:t>Utvrđuje se da spisu prileži podnesak predlaga</w:t>
      </w:r>
      <w:r w:rsidRPr="00F16E78" w:rsidR="00B566B5">
        <w:t xml:space="preserve">telja Financijske agencije od </w:t>
      </w:r>
      <w:r w:rsidR="006F2898">
        <w:t>21. prosinca 2020</w:t>
      </w:r>
      <w:r w:rsidRPr="00F16E78">
        <w:t xml:space="preserve">. </w:t>
      </w:r>
      <w:r w:rsidRPr="00F16E78" w:rsidR="00B566B5">
        <w:t>(l</w:t>
      </w:r>
      <w:r w:rsidR="006F2898">
        <w:t>ist 25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6F2898">
        <w:t>18. prosinca 2020.</w:t>
      </w:r>
      <w:r w:rsidRPr="00F16E78">
        <w:t>. u Očevidniku redoslijeda osnova za plaćanje imao neizvršene osnova za plaćanje</w:t>
      </w:r>
      <w:r w:rsidRPr="00F16E78" w:rsidR="001D29A0">
        <w:t xml:space="preserve"> u neprekinutom razdoblju od </w:t>
      </w:r>
      <w:r w:rsidR="006F2898">
        <w:t xml:space="preserve">1145 </w:t>
      </w:r>
      <w:r w:rsidRPr="00F16E78">
        <w:t xml:space="preserve">dana u ukupnom iznosu od </w:t>
      </w:r>
      <w:r w:rsidR="006F2898">
        <w:t>265.265,50</w:t>
      </w:r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Pr="00946330" w:rsidR="00B30ACC" w:rsidP="006F2898" w:rsidRDefault="001D29A0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r w:rsidR="006F2898">
        <w:t>30. ožujka 2020. iz kojeg proizlazi da</w:t>
      </w:r>
      <w:r w:rsidRPr="00B30ACC">
        <w:t xml:space="preserve"> dužnik prema službenoj evidenciji registracije cestovnih </w:t>
      </w:r>
      <w:r w:rsidRPr="006F2898">
        <w:t xml:space="preserve">vozila nije evidentiran kao </w:t>
      </w:r>
      <w:r w:rsidRPr="00B30ACC">
        <w:t>vlasnik</w:t>
      </w:r>
      <w:r w:rsidR="00B30ACC">
        <w:t xml:space="preserve"> dva</w:t>
      </w:r>
      <w:r w:rsidRPr="00B30ACC">
        <w:t xml:space="preserve"> vozila (list </w:t>
      </w:r>
      <w:r w:rsidR="006F2898">
        <w:t>21 spisa).</w:t>
      </w:r>
    </w:p>
    <w:p w:rsidR="00946330" w:rsidP="003070B7" w:rsidRDefault="00946330">
      <w:pPr>
        <w:jc w:val="both"/>
        <w:rPr>
          <w:color w:val="FF0000"/>
        </w:rPr>
      </w:pP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B30ACC" w:rsidR="00B30ACC" w:rsidP="009C2F1F" w:rsidRDefault="00B30ACC">
      <w:r w:rsidRPr="00B30ACC">
        <w:t>Daljnja odluka pisani putem.</w:t>
      </w:r>
    </w:p>
    <w:p w:rsidR="00B30ACC" w:rsidP="009C2F1F" w:rsidRDefault="00B30ACC">
      <w:pPr>
        <w:rPr>
          <w:color w:val="FF0000"/>
          <w:highlight w:val="yellow"/>
        </w:rPr>
      </w:pPr>
    </w:p>
    <w:p w:rsidRPr="00B30ACC" w:rsidR="008A48CE" w:rsidP="009D1A88" w:rsidRDefault="008A48CE">
      <w:pPr>
        <w:rPr>
          <w:color w:val="FF0000"/>
        </w:rPr>
      </w:pP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="009D1A88">
        <w:t>13,01</w:t>
      </w:r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6F2898">
      <w:t>610/18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32CB0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2898"/>
    <w:rsid w:val="006F6A71"/>
    <w:rsid w:val="00732732"/>
    <w:rsid w:val="00735144"/>
    <w:rsid w:val="00765CC9"/>
    <w:rsid w:val="007700A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1A88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706E2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32C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2C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2CB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2C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2C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2021.</izvorni_sadrzaj>
    <derivirana_varijabla naziv="DomainObject.StvarniPocetakDatum_1">29. siječnja 2021.</derivirana_varijabla>
  </DomainObject.StvarniPocetakDatum>
  <DomainObject.StvarniZavrsetakDatum>
    <izvorni_sadrzaj>29. siječnja 2021.</izvorni_sadrzaj>
    <derivirana_varijabla naziv="DomainObject.StvarniZavrsetakDatum_1">29. siječnja 2021.</derivirana_varijabla>
  </DomainObject.StvarniZavrsetakDatum>
  <DomainObject.PlaniraniZavrsetakDatum>
    <izvorni_sadrzaj>29. siječnja 2021.</izvorni_sadrzaj>
    <derivirana_varijabla naziv="DomainObject.PlaniraniZavrsetakDatum_1">29. siječnja 2021.</derivirana_varijabla>
  </DomainObject.PlaniraniZavrsetakDatum>
  <DomainObject.PlaniraniPocetakDatum>
    <izvorni_sadrzaj>29. siječnja 2021.</izvorni_sadrzaj>
    <derivirana_varijabla naziv="DomainObject.PlaniraniPocetakDatum_1">29. siječnja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13:01</izvorni_sadrzaj>
    <derivirana_varijabla naziv="DomainObject.StvarniZavrsetakVrijeme_1">13:01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2021.</izvorni_sadrzaj>
    <derivirana_varijabla naziv="DomainObject.Zapisnik.DatumKreiranja_1">29.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St-610/2018-17</izvorni_sadrzaj>
    <derivirana_varijabla naziv="DomainObject.Zapisnik.Oznaka_1">St-610/2018-17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St-610/2018</izvorni_sadrzaj>
    <derivirana_varijabla naziv="DomainObject.Predmet.OznakaBroj_1">St-610/2018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M.I.M., d.o.o. zastupanog po punomoćniku Igor Miljak</izvorni_sadrzaj>
    <derivirana_varijabla naziv="DomainObject.Predmet.ProtustrankaFormated_1">  M.I.M., d.o.o. zastupanog po punomoćniku Igor Miljak</derivirana_varijabla>
  </DomainObject.Predmet.ProtustrankaFormated>
  <DomainObject.Predmet.ProtustrankaFormatedOIB>
    <izvorni_sadrzaj>  M.I.M., d.o.o., OIB 98968162998 zastupanog po punomoćniku Igor Miljak</izvorni_sadrzaj>
    <derivirana_varijabla naziv="DomainObject.Predmet.ProtustrankaFormatedOIB_1">  M.I.M., d.o.o., OIB 98968162998 zastupanog po punomoćniku Igor Miljak</derivirana_varijabla>
  </DomainObject.Predmet.ProtustrankaFormatedOIB>
  <DomainObject.Predmet.ProtustrankaFormatedWithAdress>
    <izvorni_sadrzaj> M.I.M., d.o.o., Vincenta iz Kastva 16, 10000 Zagreb zastupanog po punomoćniku Igor Miljak</izvorni_sadrzaj>
    <derivirana_varijabla naziv="DomainObject.Predmet.ProtustrankaFormatedWithAdress_1"> M.I.M., d.o.o., Vincenta iz Kastva 16, 10000 Zagreb zastupanog po punomoćniku Igor Miljak</derivirana_varijabla>
  </DomainObject.Predmet.ProtustrankaFormatedWithAdress>
  <DomainObject.Predmet.ProtustrankaFormatedWithAdressOIB>
    <izvorni_sadrzaj> M.I.M., d.o.o., OIB 98968162998, Vincenta iz Kastva 16, 10000 Zagreb zastupanog po punomoćniku Igor Miljak</izvorni_sadrzaj>
    <derivirana_varijabla naziv="DomainObject.Predmet.ProtustrankaFormatedWithAdressOIB_1"> M.I.M., d.o.o., OIB 98968162998, Vincenta iz Kastva 16, 10000 Zagreb zastupanog po punomoćniku Igor Miljak</derivirana_varijabla>
  </DomainObject.Predmet.ProtustrankaFormatedWithAdressOIB>
  <DomainObject.Predmet.ProtustrankaWithAdress>
    <izvorni_sadrzaj>M.I.M., d.o.o. Vincenta iz Kastva 16, 10000 Zagreb</izvorni_sadrzaj>
    <derivirana_varijabla naziv="DomainObject.Predmet.ProtustrankaWithAdress_1">M.I.M., d.o.o. Vincenta iz Kastva 16, 10000 Zagreb</derivirana_varijabla>
  </DomainObject.Predmet.ProtustrankaWithAdress>
  <DomainObject.Predmet.ProtustrankaWithAdressOIB>
    <izvorni_sadrzaj>M.I.M., d.o.o., OIB 98968162998, Vincenta iz Kastva 16, 10000 Zagreb</izvorni_sadrzaj>
    <derivirana_varijabla naziv="DomainObject.Predmet.ProtustrankaWithAdressOIB_1">M.I.M., d.o.o., OIB 98968162998, Vincenta iz Kastva 16, 10000 Zagreb</derivirana_varijabla>
  </DomainObject.Predmet.ProtustrankaWithAdressOIB>
  <DomainObject.Predmet.ProtustrankaNazivFormated>
    <izvorni_sadrzaj>M.I.M., d.o.o.</izvorni_sadrzaj>
    <derivirana_varijabla naziv="DomainObject.Predmet.ProtustrankaNazivFormated_1">M.I.M., d.o.o.</derivirana_varijabla>
  </DomainObject.Predmet.ProtustrankaNazivFormated>
  <DomainObject.Predmet.ProtustrankaNazivFormatedOIB>
    <izvorni_sadrzaj>M.I.M., d.o.o., OIB 98968162998</izvorni_sadrzaj>
    <derivirana_varijabla naziv="DomainObject.Predmet.ProtustrankaNazivFormatedOIB_1">M.I.M., d.o.o., OIB 98968162998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M.I.M., d.o.o. zastupanog po punomoćniku Igor Miljak</item>
    </izvorni_sadrzaj>
    <derivirana_varijabla naziv="DomainObject.Predmet.ProtuStrankaListFormated_1">
      <item>M.I.M., d.o.o. zastupanog po punomoćniku Igor Miljak</item>
    </derivirana_varijabla>
  </DomainObject.Predmet.ProtuStrankaListFormated>
  <DomainObject.Predmet.ProtuStrankaListFormatedOIB>
    <izvorni_sadrzaj>
      <item>M.I.M., d.o.o., OIB 98968162998 zastupanog po punomoćniku Igor Miljak</item>
    </izvorni_sadrzaj>
    <derivirana_varijabla naziv="DomainObject.Predmet.ProtuStrankaListFormatedOIB_1">
      <item>M.I.M., d.o.o., OIB 98968162998 zastupanog po punomoćniku Igor Miljak</item>
    </derivirana_varijabla>
  </DomainObject.Predmet.ProtuStrankaListFormatedOIB>
  <DomainObject.Predmet.ProtuStrankaListFormatedWithAdress>
    <izvorni_sadrzaj>
      <item>M.I.M., d.o.o., Vincenta iz Kastva 16, 10000 Zagreb zastupanog po punomoćniku Igor Miljak</item>
    </izvorni_sadrzaj>
    <derivirana_varijabla naziv="DomainObject.Predmet.ProtuStrankaListFormatedWithAdress_1">
      <item>M.I.M., d.o.o., Vincenta iz Kastva 16, 10000 Zagreb zastupanog po punomoćniku Igor Miljak</item>
    </derivirana_varijabla>
  </DomainObject.Predmet.ProtuStrankaListFormatedWithAdress>
  <DomainObject.Predmet.ProtuStrankaListFormatedWithAdressOIB>
    <izvorni_sadrzaj>
      <item>M.I.M., d.o.o., OIB 98968162998, Vincenta iz Kastva 16, 10000 Zagreb zastupanog po punomoćniku Igor Miljak</item>
    </izvorni_sadrzaj>
    <derivirana_varijabla naziv="DomainObject.Predmet.ProtuStrankaListFormatedWithAdressOIB_1">
      <item>M.I.M., d.o.o., OIB 98968162998, Vincenta iz Kastva 16, 10000 Zagreb zastupanog po punomoćniku Igor Miljak</item>
    </derivirana_varijabla>
  </DomainObject.Predmet.ProtuStrankaListFormatedWithAdressOIB>
  <DomainObject.Predmet.ProtuStrankaListNazivFormated>
    <izvorni_sadrzaj>
      <item>M.I.M., d.o.o.</item>
    </izvorni_sadrzaj>
    <derivirana_varijabla naziv="DomainObject.Predmet.ProtuStrankaListNazivFormated_1">
      <item>M.I.M., d.o.o.</item>
    </derivirana_varijabla>
  </DomainObject.Predmet.ProtuStrankaListNazivFormated>
  <DomainObject.Predmet.ProtuStrankaListNazivFormatedOIB>
    <izvorni_sadrzaj>
      <item>M.I.M., d.o.o., OIB 98968162998</item>
    </izvorni_sadrzaj>
    <derivirana_varijabla naziv="DomainObject.Predmet.ProtuStrankaListNazivFormatedOIB_1">
      <item>M.I.M., d.o.o., OIB 98968162998</item>
    </derivirana_varijabla>
  </DomainObject.Predmet.ProtuStrankaListNazivFormatedOIB>
  <DomainObject.Predmet.OstaliListFormated>
    <izvorni_sadrzaj>
      <item>Igor Miljak punomoćnik sudionika u postupku M.I.M., d.o.o.</item>
    </izvorni_sadrzaj>
    <derivirana_varijabla naziv="DomainObject.Predmet.OstaliListFormated_1">
      <item>Igor Miljak punomoćnik sudionika u postupku M.I.M., d.o.o.</item>
    </derivirana_varijabla>
  </DomainObject.Predmet.OstaliListFormated>
  <DomainObject.Predmet.OstaliListFormatedOIB>
    <izvorni_sadrzaj>
      <item>Igor Miljak, OIB 16935363550 punomoćnik sudionika u postupku M.I.M., d.o.o.</item>
    </izvorni_sadrzaj>
    <derivirana_varijabla naziv="DomainObject.Predmet.OstaliListFormatedOIB_1">
      <item>Igor Miljak, OIB 16935363550 punomoćnik sudionika u postupku M.I.M., d.o.o.</item>
    </derivirana_varijabla>
  </DomainObject.Predmet.OstaliListFormatedOIB>
  <DomainObject.Predmet.OstaliListFormatedWithAdress>
    <izvorni_sadrzaj>
      <item>Igor Miljak, Ulica Vincenta Iz Kastva 16, 10000 Zagreb punomoćnik sudionika u postupku M.I.M., d.o.o.</item>
    </izvorni_sadrzaj>
    <derivirana_varijabla naziv="DomainObject.Predmet.OstaliListFormatedWithAdress_1">
      <item>Igor Miljak, Ulica Vincenta Iz Kastva 16, 10000 Zagreb punomoćnik sudionika u postupku M.I.M., d.o.o.</item>
    </derivirana_varijabla>
  </DomainObject.Predmet.OstaliListFormatedWithAdress>
  <DomainObject.Predmet.OstaliListFormatedWithAdressOIB>
    <izvorni_sadrzaj>
      <item>Igor Miljak, OIB 16935363550, Ulica Vincenta Iz Kastva 16, 10000 Zagreb punomoćnik sudionika u postupku M.I.M., d.o.o.</item>
    </izvorni_sadrzaj>
    <derivirana_varijabla naziv="DomainObject.Predmet.OstaliListFormatedWithAdressOIB_1">
      <item>Igor Miljak, OIB 16935363550, Ulica Vincenta Iz Kastva 16, 10000 Zagreb punomoćnik sudionika u postupku M.I.M., d.o.o.</item>
    </derivirana_varijabla>
  </DomainObject.Predmet.OstaliListFormatedWithAdressOIB>
  <DomainObject.Predmet.OstaliListNazivFormated>
    <izvorni_sadrzaj>
      <item>Igor Miljak</item>
    </izvorni_sadrzaj>
    <derivirana_varijabla naziv="DomainObject.Predmet.OstaliListNazivFormated_1">
      <item>Igor Miljak</item>
    </derivirana_varijabla>
  </DomainObject.Predmet.OstaliListNazivFormated>
  <DomainObject.Predmet.OstaliListNazivFormatedOIB>
    <izvorni_sadrzaj>
      <item>Igor Miljak, OIB 16935363550</item>
    </izvorni_sadrzaj>
    <derivirana_varijabla naziv="DomainObject.Predmet.OstaliListNazivFormatedOIB_1">
      <item>Igor Miljak, OIB 16935363550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2021.</izvorni_sadrzaj>
    <derivirana_varijabla naziv="DomainObject.Datum_1">29. siječnja 2021.</derivirana_varijabla>
  </DomainObject.Datum>
  <DomainObject.PoslovniBrojDokumenta>
    <izvorni_sadrzaj>St-610/2018-17</izvorni_sadrzaj>
    <derivirana_varijabla naziv="DomainObject.PoslovniBrojDokumenta_1">St-610/2018-17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M.I.M., d.o.o.</izvorni_sadrzaj>
    <derivirana_varijabla naziv="DomainObject.Predmet.ProtustrankaIDrugi_1">M.I.M.,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M.I.M., d.o.o., OIB 98968162998, Vincenta iz Kastva 16, 10000 Zagreb</izvorni_sadrzaj>
    <derivirana_varijabla naziv="DomainObject.Predmet.ProtustrankaIDrugiAdressOIB_1">M.I.M., d.o.o., OIB 98968162998, Vincenta iz Kastva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M.I.M., d.o.o.</item>
      <item>Igor Miljak</item>
    </izvorni_sadrzaj>
    <derivirana_varijabla naziv="DomainObject.Predmet.SudioniciListNaziv_1">
      <item>FINA Regionalni centar Zagreb</item>
      <item>M.I.M., d.o.o.</item>
      <item>Igor Miljak</item>
    </derivirana_varijabla>
  </DomainObject.Predmet.SudioniciListNaziv>
  <DomainObject.Predmet.SudioniciListAdressOIB>
    <izvorni_sadrzaj>
      <item>FINA Regionalni centar Zagreb, OIB 85821130368, Trg svibanjskih žrtava 1995. 1,10000 Zagreb</item>
      <item>M.I.M., d.o.o., OIB 98968162998, Vincenta iz Kastva 16,10000 Zagreb</item>
      <item>Igor Miljak, OIB 16935363550, Ulica Vincenta Iz Kastva 16,10000 Zagreb</item>
    </izvorni_sadrzaj>
    <derivirana_varijabla naziv="DomainObject.Predmet.SudioniciListAdressOIB_1">
      <item>FINA Regionalni centar Zagreb, OIB 85821130368, Trg svibanjskih žrtava 1995. 1,10000 Zagreb</item>
      <item>M.I.M., d.o.o., OIB 98968162998, Vincenta iz Kastva 16,10000 Zagreb</item>
      <item>Igor Miljak, OIB 16935363550, Ulica Vincenta Iz Kastva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98968162998</item>
      <item>, OIB 16935363550</item>
    </izvorni_sadrzaj>
    <derivirana_varijabla naziv="DomainObject.Predmet.SudioniciListNazivOIB_1">
      <item>, OIB 85821130368</item>
      <item>, OIB 98968162998</item>
      <item>, OIB 16935363550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ožujka 2018.</izvorni_sadrzaj>
    <derivirana_varijabla naziv="DomainObject.Predmet.DatumPocetkaProcesa_1">1.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24DF1-E74D-439B-B8B2-480A71BE6B2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326</properties:Words>
  <properties:Characters>1750</properties:Characters>
  <properties:Lines>60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dvorana100</cp:lastModifiedBy>
  <cp:lastPrinted>2019-09-24T08:08:00Z</cp:lastPrinted>
  <dcterms:modified xmlns:xsi="http://www.w3.org/2001/XMLSchema-instance" xsi:type="dcterms:W3CDTF">2021-01-29T12:18:00Z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St-610/2018-17 / Zapisnik - Ročište radi izjašnjenja o prijedlogu za obustavu steč.post (5.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